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1379">
        <w:rPr>
          <w:rFonts w:ascii="Times New Roman" w:hAnsi="Times New Roman"/>
          <w:sz w:val="28"/>
          <w:szCs w:val="28"/>
        </w:rPr>
        <w:t>Министерство образования РФ</w:t>
      </w: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1379">
        <w:rPr>
          <w:rFonts w:ascii="Times New Roman" w:hAnsi="Times New Roman"/>
          <w:sz w:val="28"/>
          <w:szCs w:val="28"/>
        </w:rPr>
        <w:t>Управление общего и профессионального образования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1379">
        <w:rPr>
          <w:rFonts w:ascii="Times New Roman" w:hAnsi="Times New Roman"/>
          <w:sz w:val="28"/>
          <w:szCs w:val="28"/>
        </w:rPr>
        <w:t>Чайковский</w:t>
      </w: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1379">
        <w:rPr>
          <w:rFonts w:ascii="Times New Roman" w:hAnsi="Times New Roman"/>
          <w:sz w:val="28"/>
          <w:szCs w:val="28"/>
        </w:rPr>
        <w:t>Муниципальное</w:t>
      </w:r>
      <w:r>
        <w:rPr>
          <w:rFonts w:ascii="Times New Roman" w:hAnsi="Times New Roman"/>
          <w:sz w:val="28"/>
          <w:szCs w:val="28"/>
        </w:rPr>
        <w:t xml:space="preserve"> автономное</w:t>
      </w:r>
      <w:r w:rsidRPr="00B71379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1379">
        <w:rPr>
          <w:rFonts w:ascii="Times New Roman" w:hAnsi="Times New Roman"/>
          <w:sz w:val="28"/>
          <w:szCs w:val="28"/>
        </w:rPr>
        <w:t>Средняя общеобразовательная школа № 4</w:t>
      </w:r>
    </w:p>
    <w:p w:rsidR="00E00920" w:rsidRPr="00C0207E" w:rsidRDefault="00E00920" w:rsidP="00C0207E">
      <w:pPr>
        <w:jc w:val="both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 xml:space="preserve">Юридический адрес: 617760, Пермский край, г. Чайковский, </w:t>
      </w:r>
      <w:r>
        <w:rPr>
          <w:rFonts w:ascii="Times New Roman" w:hAnsi="Times New Roman"/>
          <w:sz w:val="28"/>
          <w:szCs w:val="28"/>
        </w:rPr>
        <w:t>ул</w:t>
      </w:r>
      <w:r w:rsidRPr="00C0207E">
        <w:rPr>
          <w:rFonts w:ascii="Times New Roman" w:hAnsi="Times New Roman"/>
          <w:sz w:val="28"/>
          <w:szCs w:val="28"/>
        </w:rPr>
        <w:t>. Карла Маркса, 16/1</w:t>
      </w:r>
    </w:p>
    <w:p w:rsidR="00E00920" w:rsidRPr="00C0207E" w:rsidRDefault="00E00920" w:rsidP="00C0207E">
      <w:pPr>
        <w:spacing w:line="240" w:lineRule="auto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Директор МАОУ СОШ № 4 - Зорина Ольга Михайловна</w:t>
      </w:r>
    </w:p>
    <w:p w:rsidR="00E00920" w:rsidRPr="00C0207E" w:rsidRDefault="00E00920" w:rsidP="00C0207E">
      <w:pPr>
        <w:spacing w:line="240" w:lineRule="auto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Тел: 8 (34241) 3-33-73</w:t>
      </w:r>
    </w:p>
    <w:p w:rsidR="00E00920" w:rsidRPr="00C0207E" w:rsidRDefault="00E00920" w:rsidP="00C0207E">
      <w:pPr>
        <w:spacing w:line="240" w:lineRule="auto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Факс: 8 (34241) 3-31-72</w:t>
      </w:r>
    </w:p>
    <w:p w:rsidR="00E00920" w:rsidRPr="00C0207E" w:rsidRDefault="00E00920" w:rsidP="00B71379">
      <w:pPr>
        <w:spacing w:after="0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Электронный адрес: mousoshv4@bk.ru</w:t>
      </w:r>
    </w:p>
    <w:p w:rsidR="00E00920" w:rsidRPr="00C0207E" w:rsidRDefault="00E00920" w:rsidP="00B71379">
      <w:pPr>
        <w:spacing w:after="0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Телефоны, Ф.И.О. контактного лица:</w:t>
      </w:r>
      <w:r>
        <w:rPr>
          <w:rFonts w:ascii="Times New Roman" w:hAnsi="Times New Roman"/>
          <w:sz w:val="28"/>
          <w:szCs w:val="28"/>
        </w:rPr>
        <w:t xml:space="preserve"> руководитель школьной службы примирения Любовь Васильевна Аликина 8 912 78 45 814</w:t>
      </w:r>
    </w:p>
    <w:p w:rsidR="00E00920" w:rsidRPr="00B71379" w:rsidRDefault="00E00920" w:rsidP="00B71379">
      <w:pPr>
        <w:spacing w:after="0"/>
        <w:rPr>
          <w:rFonts w:ascii="Times New Roman" w:hAnsi="Times New Roman"/>
          <w:i/>
        </w:rPr>
      </w:pPr>
    </w:p>
    <w:p w:rsidR="00E00920" w:rsidRPr="00B71379" w:rsidRDefault="00E00920" w:rsidP="00B71379">
      <w:pPr>
        <w:spacing w:after="0"/>
        <w:rPr>
          <w:rFonts w:ascii="Times New Roman" w:hAnsi="Times New Roman"/>
          <w:i/>
        </w:rPr>
      </w:pPr>
      <w:r w:rsidRPr="00B71379">
        <w:rPr>
          <w:rFonts w:ascii="Times New Roman" w:hAnsi="Times New Roman"/>
          <w:i/>
        </w:rPr>
        <w:t xml:space="preserve">                                                                                                                                      </w:t>
      </w:r>
    </w:p>
    <w:p w:rsidR="00E00920" w:rsidRPr="00B71379" w:rsidRDefault="00E00920" w:rsidP="00B71379">
      <w:pPr>
        <w:spacing w:after="0"/>
        <w:rPr>
          <w:rFonts w:ascii="Times New Roman" w:hAnsi="Times New Roman"/>
          <w:i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b/>
          <w:i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b/>
          <w:i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00920" w:rsidRPr="00C0207E" w:rsidRDefault="00E00920" w:rsidP="00C0207E">
      <w:pPr>
        <w:jc w:val="center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Заявка</w:t>
      </w:r>
    </w:p>
    <w:p w:rsidR="00E00920" w:rsidRPr="00C0207E" w:rsidRDefault="00E00920" w:rsidP="00C0207E">
      <w:pPr>
        <w:jc w:val="center"/>
        <w:rPr>
          <w:rFonts w:ascii="Times New Roman" w:hAnsi="Times New Roman"/>
          <w:sz w:val="28"/>
          <w:szCs w:val="28"/>
        </w:rPr>
      </w:pPr>
      <w:r w:rsidRPr="00C0207E">
        <w:rPr>
          <w:rFonts w:ascii="Times New Roman" w:hAnsi="Times New Roman"/>
          <w:sz w:val="28"/>
          <w:szCs w:val="28"/>
        </w:rPr>
        <w:t>на участие в конкурсе «Страна МИРа»</w:t>
      </w:r>
    </w:p>
    <w:p w:rsidR="00E00920" w:rsidRPr="00B71379" w:rsidRDefault="00E00920" w:rsidP="00B71379">
      <w:pPr>
        <w:spacing w:after="0"/>
        <w:rPr>
          <w:rFonts w:ascii="Times New Roman" w:hAnsi="Times New Roman"/>
          <w:sz w:val="28"/>
          <w:szCs w:val="28"/>
        </w:rPr>
      </w:pPr>
    </w:p>
    <w:p w:rsidR="00E00920" w:rsidRDefault="00E00920" w:rsidP="00B713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1379">
        <w:rPr>
          <w:rFonts w:ascii="Times New Roman" w:hAnsi="Times New Roman"/>
          <w:sz w:val="28"/>
          <w:szCs w:val="28"/>
        </w:rPr>
        <w:t>Конкурсная работа на тему:</w:t>
      </w:r>
    </w:p>
    <w:p w:rsidR="00E00920" w:rsidRDefault="00E00920" w:rsidP="00B7137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71379">
        <w:rPr>
          <w:rFonts w:ascii="Times New Roman" w:hAnsi="Times New Roman"/>
          <w:b/>
          <w:sz w:val="32"/>
          <w:szCs w:val="32"/>
        </w:rPr>
        <w:t>Школьная служба примирения «Шаг навстречу»</w:t>
      </w:r>
    </w:p>
    <w:p w:rsidR="00E00920" w:rsidRPr="00B71379" w:rsidRDefault="00E00920" w:rsidP="00B713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«Всё только начинается…»</w:t>
      </w:r>
    </w:p>
    <w:p w:rsidR="00E00920" w:rsidRPr="00B71379" w:rsidRDefault="00E00920" w:rsidP="00B71379">
      <w:pPr>
        <w:spacing w:after="0"/>
        <w:rPr>
          <w:rFonts w:ascii="Times New Roman" w:hAnsi="Times New Roman"/>
          <w:sz w:val="28"/>
          <w:szCs w:val="28"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jc w:val="right"/>
        <w:rPr>
          <w:rFonts w:ascii="Times New Roman" w:hAnsi="Times New Roman"/>
          <w:sz w:val="36"/>
          <w:szCs w:val="36"/>
        </w:rPr>
      </w:pPr>
      <w:r w:rsidRPr="00B71379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E00920" w:rsidRPr="00B71379" w:rsidRDefault="00E00920" w:rsidP="00B71379">
      <w:pPr>
        <w:spacing w:after="0"/>
        <w:rPr>
          <w:rFonts w:ascii="Times New Roman" w:hAnsi="Times New Roman"/>
          <w:sz w:val="36"/>
          <w:szCs w:val="36"/>
        </w:rPr>
      </w:pPr>
    </w:p>
    <w:p w:rsidR="00E00920" w:rsidRPr="00B71379" w:rsidRDefault="00E00920" w:rsidP="00B71379">
      <w:pPr>
        <w:spacing w:after="0"/>
        <w:rPr>
          <w:rFonts w:ascii="Times New Roman" w:hAnsi="Times New Roman"/>
          <w:sz w:val="36"/>
          <w:szCs w:val="36"/>
        </w:rPr>
      </w:pPr>
    </w:p>
    <w:sectPr w:rsidR="00E00920" w:rsidRPr="00B71379" w:rsidSect="00F70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A1E9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181B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1F45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D83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2D81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52AE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7600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C467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6C7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34CB8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379"/>
    <w:rsid w:val="00B71379"/>
    <w:rsid w:val="00C0207E"/>
    <w:rsid w:val="00C12596"/>
    <w:rsid w:val="00E00920"/>
    <w:rsid w:val="00F7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B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130</Words>
  <Characters>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МосягинаМВ</dc:creator>
  <cp:keywords/>
  <dc:description/>
  <cp:lastModifiedBy>Администратор</cp:lastModifiedBy>
  <cp:revision>3</cp:revision>
  <dcterms:created xsi:type="dcterms:W3CDTF">2012-04-23T10:00:00Z</dcterms:created>
  <dcterms:modified xsi:type="dcterms:W3CDTF">2012-04-23T10:42:00Z</dcterms:modified>
</cp:coreProperties>
</file>